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9271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9271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9271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9271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9271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9271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9271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9271E" w:rsidRPr="00A9271E">
          <w:rPr>
            <w:b w:val="0"/>
          </w:rPr>
          <w:t xml:space="preserve"> 11091/053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9271E" w:rsidP="00232C8F">
            <w:r>
              <w:t>Специалист по кадрам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9271E" w:rsidP="00232C8F">
            <w:r>
              <w:t>26583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9271E" w:rsidRPr="00A9271E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9271E" w:rsidRPr="00A9271E">
          <w:rPr>
            <w:rStyle w:val="aa"/>
          </w:rPr>
          <w:t>2;</w:t>
        </w:r>
        <w:r w:rsidR="00A9271E" w:rsidRPr="00A9271E">
          <w:rPr>
            <w:u w:val="single"/>
          </w:rPr>
          <w:t xml:space="preserve">  11091/053, 11091/053-1А (11091/053)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9271E" w:rsidRPr="00A9271E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9271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9271E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9271E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9271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9271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9271E" w:rsidP="00C31869">
            <w:pPr>
              <w:jc w:val="center"/>
            </w:pPr>
            <w:r>
              <w:t>002-327-974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A9271E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A9271E" w:rsidRDefault="00A9271E" w:rsidP="00C31869">
            <w:pPr>
              <w:jc w:val="center"/>
            </w:pPr>
            <w:r>
              <w:t>164-531-431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71E" w:rsidRPr="003947ED" w:rsidRDefault="00A9271E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9271E" w:rsidRPr="00A9271E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9271E" w:rsidRPr="00A9271E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9271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9271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9271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9271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9271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9271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26A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F515D3" w:rsidRPr="00F515D3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F515D3" w:rsidRPr="00F515D3">
          <w:rPr>
            <w:i/>
            <w:u w:val="single"/>
          </w:rPr>
          <w:tab/>
          <w:t>   </w:t>
        </w:r>
        <w:r w:rsidR="00F515D3" w:rsidRPr="00F515D3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F515D3" w:rsidRPr="00F515D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F515D3" w:rsidRPr="00F515D3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9271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9271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9271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9271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9271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9271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F515D3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9271E" w:rsidP="004E51DC">
            <w:pPr>
              <w:pStyle w:val="a8"/>
            </w:pPr>
            <w:r>
              <w:t>Белоус Ольга Вячеславовна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9271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  <w:r>
              <w:t>Рахматулина Эльмира Ханяфиевна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271E" w:rsidRPr="00A9271E" w:rsidRDefault="00A9271E" w:rsidP="004E51DC">
            <w:pPr>
              <w:pStyle w:val="a8"/>
            </w:pPr>
          </w:p>
        </w:tc>
      </w:tr>
      <w:tr w:rsidR="00A9271E" w:rsidRPr="00A9271E" w:rsidTr="00A9271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9271E" w:rsidRPr="00A9271E" w:rsidRDefault="00A9271E" w:rsidP="00EF07A3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9271E" w:rsidRPr="00A9271E" w:rsidRDefault="00A9271E" w:rsidP="004E51DC">
            <w:pPr>
              <w:pStyle w:val="a8"/>
              <w:rPr>
                <w:vertAlign w:val="superscript"/>
              </w:rPr>
            </w:pPr>
            <w:r w:rsidRPr="00A9271E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9271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11091/053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75E8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75E82" w:rsidRPr="00C31869">
            <w:rPr>
              <w:rStyle w:val="ad"/>
              <w:sz w:val="20"/>
              <w:szCs w:val="20"/>
            </w:rPr>
            <w:fldChar w:fldCharType="separate"/>
          </w:r>
          <w:r w:rsidR="00A9271E">
            <w:rPr>
              <w:rStyle w:val="ad"/>
              <w:noProof/>
              <w:sz w:val="20"/>
              <w:szCs w:val="20"/>
            </w:rPr>
            <w:t>1</w:t>
          </w:r>
          <w:r w:rsidR="00375E8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9271E" w:rsidRPr="00A9271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53, 11091/053-1А (11091/053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658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53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0F29CFCA870543488FB80EDC31397BEA"/>
    <w:docVar w:name="rm_id" w:val="208"/>
    <w:docVar w:name="rm_name" w:val="                                          "/>
    <w:docVar w:name="rm_number" w:val=" 11091/053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326AD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75E82"/>
    <w:rsid w:val="003876C3"/>
    <w:rsid w:val="003947ED"/>
    <w:rsid w:val="003B1CA1"/>
    <w:rsid w:val="003C24DB"/>
    <w:rsid w:val="003C5C39"/>
    <w:rsid w:val="0040104A"/>
    <w:rsid w:val="00402CAC"/>
    <w:rsid w:val="00444410"/>
    <w:rsid w:val="00481C22"/>
    <w:rsid w:val="00486D23"/>
    <w:rsid w:val="004A47AD"/>
    <w:rsid w:val="004A573B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06FF3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0FBC"/>
    <w:rsid w:val="00835248"/>
    <w:rsid w:val="00883461"/>
    <w:rsid w:val="008927F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9271E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44AF4"/>
    <w:rsid w:val="00CE3307"/>
    <w:rsid w:val="00D76DF8"/>
    <w:rsid w:val="00DB1272"/>
    <w:rsid w:val="00DB5302"/>
    <w:rsid w:val="00DD6B1F"/>
    <w:rsid w:val="00E124F4"/>
    <w:rsid w:val="00E36337"/>
    <w:rsid w:val="00E43EDA"/>
    <w:rsid w:val="00E47F23"/>
    <w:rsid w:val="00EB72AD"/>
    <w:rsid w:val="00EC37A1"/>
    <w:rsid w:val="00EF07A3"/>
    <w:rsid w:val="00EF3DC4"/>
    <w:rsid w:val="00F31AF6"/>
    <w:rsid w:val="00F515D3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6</cp:revision>
  <dcterms:created xsi:type="dcterms:W3CDTF">2016-11-24T13:46:00Z</dcterms:created>
  <dcterms:modified xsi:type="dcterms:W3CDTF">2016-11-25T06:32:00Z</dcterms:modified>
</cp:coreProperties>
</file>